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935" w:rsidRPr="0097551D" w:rsidRDefault="008E4935" w:rsidP="0097551D">
      <w:pPr>
        <w:spacing w:after="0" w:line="360" w:lineRule="auto"/>
        <w:rPr>
          <w:rFonts w:ascii="宋体" w:eastAsia="宋体" w:hAnsi="宋体"/>
          <w:sz w:val="21"/>
          <w:szCs w:val="21"/>
        </w:rPr>
      </w:pPr>
      <w:r w:rsidRPr="0097551D">
        <w:rPr>
          <w:rFonts w:ascii="宋体" w:eastAsia="宋体" w:hAnsi="宋体" w:hint="eastAsia"/>
          <w:b/>
          <w:bCs/>
          <w:sz w:val="21"/>
          <w:szCs w:val="21"/>
        </w:rPr>
        <w:t>单位名称：</w:t>
      </w:r>
      <w:r>
        <w:rPr>
          <w:rFonts w:ascii="宋体" w:eastAsia="宋体" w:hAnsi="宋体" w:hint="eastAsia"/>
          <w:sz w:val="21"/>
          <w:szCs w:val="21"/>
        </w:rPr>
        <w:t>林西县公安局</w:t>
      </w:r>
    </w:p>
    <w:p w:rsidR="008E4935" w:rsidRPr="0097551D" w:rsidRDefault="008E4935" w:rsidP="0097551D">
      <w:pPr>
        <w:spacing w:after="0"/>
        <w:rPr>
          <w:rFonts w:ascii="宋体" w:eastAsia="宋体" w:hAnsi="宋体" w:cs="宋体"/>
          <w:sz w:val="21"/>
          <w:szCs w:val="21"/>
        </w:rPr>
      </w:pPr>
      <w:r w:rsidRPr="0097551D">
        <w:rPr>
          <w:rFonts w:ascii="宋体" w:eastAsia="宋体" w:hAnsi="宋体" w:hint="eastAsia"/>
          <w:b/>
          <w:bCs/>
          <w:sz w:val="21"/>
          <w:szCs w:val="21"/>
        </w:rPr>
        <w:t>权力编号：</w:t>
      </w:r>
      <w:r w:rsidRPr="0097551D">
        <w:rPr>
          <w:rFonts w:ascii="宋体" w:eastAsia="宋体" w:hAnsi="宋体" w:cs="宋体"/>
          <w:sz w:val="21"/>
          <w:szCs w:val="21"/>
        </w:rPr>
        <w:t>NMCF-</w:t>
      </w:r>
      <w:r>
        <w:rPr>
          <w:rFonts w:ascii="宋体" w:eastAsia="宋体" w:hAnsi="宋体" w:cs="宋体"/>
          <w:sz w:val="21"/>
          <w:szCs w:val="21"/>
        </w:rPr>
        <w:t>24</w:t>
      </w:r>
      <w:r w:rsidRPr="0097551D">
        <w:rPr>
          <w:rFonts w:ascii="宋体" w:eastAsia="宋体" w:hAnsi="宋体" w:cs="宋体"/>
          <w:sz w:val="21"/>
          <w:szCs w:val="21"/>
        </w:rPr>
        <w:t>-GA-XK-0</w:t>
      </w:r>
      <w:r>
        <w:rPr>
          <w:rFonts w:ascii="宋体" w:eastAsia="宋体" w:hAnsi="宋体" w:cs="宋体"/>
          <w:sz w:val="21"/>
          <w:szCs w:val="21"/>
        </w:rPr>
        <w:t>05</w:t>
      </w:r>
    </w:p>
    <w:p w:rsidR="008E4935" w:rsidRDefault="008E4935" w:rsidP="002C5B65">
      <w:pPr>
        <w:spacing w:line="360" w:lineRule="auto"/>
        <w:rPr>
          <w:rFonts w:ascii="宋体"/>
          <w:color w:val="FF0000"/>
          <w:szCs w:val="21"/>
        </w:rPr>
      </w:pPr>
    </w:p>
    <w:p w:rsidR="008E4935" w:rsidRDefault="008E4935" w:rsidP="002C5B65">
      <w:pPr>
        <w:jc w:val="center"/>
        <w:rPr>
          <w:rFonts w:ascii="宋体"/>
          <w:b/>
          <w:sz w:val="44"/>
          <w:szCs w:val="44"/>
        </w:rPr>
      </w:pPr>
    </w:p>
    <w:p w:rsidR="008E4935" w:rsidRPr="0097551D" w:rsidRDefault="008E4935" w:rsidP="002C5B65">
      <w:pPr>
        <w:jc w:val="center"/>
        <w:rPr>
          <w:rFonts w:ascii="宋体" w:eastAsia="宋体" w:hAnsi="宋体"/>
          <w:b/>
          <w:sz w:val="36"/>
          <w:szCs w:val="36"/>
        </w:rPr>
      </w:pPr>
      <w:r w:rsidRPr="009648F9">
        <w:rPr>
          <w:rFonts w:ascii="宋体" w:eastAsia="宋体" w:hAnsi="宋体" w:hint="eastAsia"/>
          <w:b/>
          <w:sz w:val="36"/>
          <w:szCs w:val="36"/>
        </w:rPr>
        <w:t>爆炸物品、易燃易爆化学物品以及剧毒、放射性等危险物品购买许可</w:t>
      </w:r>
      <w:r w:rsidRPr="009648F9">
        <w:rPr>
          <w:rFonts w:ascii="宋体" w:eastAsia="宋体" w:hAnsi="宋体" w:hint="eastAsia"/>
          <w:b/>
          <w:bCs/>
          <w:sz w:val="36"/>
          <w:szCs w:val="36"/>
        </w:rPr>
        <w:t>流</w:t>
      </w:r>
      <w:r w:rsidRPr="0097551D">
        <w:rPr>
          <w:rFonts w:ascii="宋体" w:eastAsia="宋体" w:hAnsi="宋体" w:hint="eastAsia"/>
          <w:b/>
          <w:bCs/>
          <w:sz w:val="36"/>
          <w:szCs w:val="36"/>
        </w:rPr>
        <w:t>程</w:t>
      </w:r>
      <w:r w:rsidRPr="0097551D">
        <w:rPr>
          <w:rFonts w:ascii="宋体" w:eastAsia="宋体" w:hAnsi="宋体" w:hint="eastAsia"/>
          <w:b/>
          <w:sz w:val="36"/>
          <w:szCs w:val="36"/>
        </w:rPr>
        <w:t>图</w:t>
      </w:r>
    </w:p>
    <w:p w:rsidR="008E4935" w:rsidRPr="0097551D" w:rsidRDefault="008E4935" w:rsidP="002C5B6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97551D">
        <w:rPr>
          <w:rFonts w:ascii="宋体" w:eastAsia="宋体" w:hAnsi="宋体" w:hint="eastAsia"/>
          <w:sz w:val="21"/>
          <w:szCs w:val="21"/>
        </w:rPr>
        <w:t>（法定办理时限</w:t>
      </w:r>
      <w:r>
        <w:rPr>
          <w:rFonts w:ascii="宋体" w:eastAsia="宋体" w:hAnsi="宋体"/>
          <w:sz w:val="21"/>
          <w:szCs w:val="21"/>
        </w:rPr>
        <w:t>3</w:t>
      </w:r>
      <w:r w:rsidRPr="0097551D">
        <w:rPr>
          <w:rFonts w:ascii="宋体" w:eastAsia="宋体" w:hAnsi="宋体" w:hint="eastAsia"/>
          <w:sz w:val="21"/>
          <w:szCs w:val="21"/>
        </w:rPr>
        <w:t>个工作日，优化后办理时限</w:t>
      </w:r>
      <w:r>
        <w:rPr>
          <w:rFonts w:ascii="宋体" w:eastAsia="宋体" w:hAnsi="宋体"/>
          <w:color w:val="FF0000"/>
          <w:sz w:val="21"/>
          <w:szCs w:val="21"/>
        </w:rPr>
        <w:t>3</w:t>
      </w:r>
      <w:r w:rsidRPr="0097551D">
        <w:rPr>
          <w:rFonts w:ascii="宋体" w:eastAsia="宋体" w:hAnsi="宋体" w:hint="eastAsia"/>
          <w:sz w:val="21"/>
          <w:szCs w:val="21"/>
        </w:rPr>
        <w:t>个工作日）</w:t>
      </w:r>
    </w:p>
    <w:p w:rsidR="008E4935" w:rsidRDefault="008E4935" w:rsidP="002C5B65">
      <w:pPr>
        <w:spacing w:line="360" w:lineRule="auto"/>
        <w:jc w:val="center"/>
        <w:rPr>
          <w:rFonts w:ascii="宋体"/>
          <w:szCs w:val="21"/>
        </w:rPr>
      </w:pPr>
      <w:r>
        <w:rPr>
          <w:noProof/>
        </w:rPr>
        <w:pict>
          <v:roundrect id="AutoShape 15" o:spid="_x0000_s1026" style="position:absolute;left:0;text-align:left;margin-left:251.45pt;margin-top:29.9pt;width:136.05pt;height:68.05pt;z-index:251659776" arcsize="10923f" strokeweight="1pt">
            <v:stroke dashstyle="dash"/>
            <v:textbox>
              <w:txbxContent>
                <w:p w:rsidR="008E4935" w:rsidRDefault="008E4935" w:rsidP="002C5B65">
                  <w:pPr>
                    <w:rPr>
                      <w:rFonts w:ascii="宋体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申请材料齐全，符合法定要求</w:t>
                  </w:r>
                  <w:r w:rsidRPr="00731436">
                    <w:rPr>
                      <w:rFonts w:ascii="宋体" w:eastAsia="宋体" w:hAnsi="宋体"/>
                      <w:sz w:val="21"/>
                      <w:szCs w:val="21"/>
                    </w:rPr>
                    <w:t>,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出具受理通知书，否则一次性告知补</w:t>
                  </w:r>
                  <w:r>
                    <w:rPr>
                      <w:rFonts w:ascii="宋体" w:hint="eastAsia"/>
                      <w:szCs w:val="21"/>
                    </w:rPr>
                    <w:t>正</w:t>
                  </w:r>
                </w:p>
                <w:p w:rsidR="008E4935" w:rsidRPr="005150D3" w:rsidRDefault="008E4935" w:rsidP="002C5B65">
                  <w:pPr>
                    <w:rPr>
                      <w:szCs w:val="21"/>
                    </w:rPr>
                  </w:pPr>
                </w:p>
              </w:txbxContent>
            </v:textbox>
          </v:roundrect>
        </w:pict>
      </w:r>
    </w:p>
    <w:p w:rsidR="008E4935" w:rsidRDefault="008E4935" w:rsidP="002C5B65">
      <w:pPr>
        <w:spacing w:line="360" w:lineRule="auto"/>
        <w:jc w:val="center"/>
        <w:rPr>
          <w:rFonts w:ascii="宋体"/>
          <w:szCs w:val="21"/>
        </w:rPr>
      </w:pPr>
      <w:r>
        <w:rPr>
          <w:noProof/>
        </w:rPr>
        <w:pict>
          <v:roundrect id="AutoShape 5" o:spid="_x0000_s1027" style="position:absolute;left:0;text-align:left;margin-left:72.8pt;margin-top:5.05pt;width:136.05pt;height:61.5pt;z-index:251656704" arcsize="10923f" strokeweight="1pt">
            <v:textbox>
              <w:txbxContent>
                <w:p w:rsidR="008E4935" w:rsidRPr="00731436" w:rsidRDefault="008E4935" w:rsidP="00B05D3C">
                  <w:pPr>
                    <w:spacing w:after="0"/>
                    <w:jc w:val="center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受</w:t>
                  </w:r>
                  <w:r w:rsidRPr="00731436">
                    <w:rPr>
                      <w:rFonts w:ascii="宋体" w:eastAsia="宋体" w:hAnsi="宋体"/>
                      <w:b/>
                      <w:sz w:val="21"/>
                      <w:szCs w:val="21"/>
                    </w:rPr>
                    <w:t xml:space="preserve">  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理</w:t>
                  </w:r>
                </w:p>
                <w:p w:rsidR="008E4935" w:rsidRPr="00731436" w:rsidRDefault="008E4935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8E4935" w:rsidRPr="00731436" w:rsidRDefault="008E4935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治安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大队民警</w:t>
                  </w:r>
                </w:p>
              </w:txbxContent>
            </v:textbox>
          </v:roundrect>
        </w:pict>
      </w:r>
    </w:p>
    <w:p w:rsidR="008E4935" w:rsidRDefault="008E4935" w:rsidP="002C5B65">
      <w:pPr>
        <w:spacing w:line="360" w:lineRule="auto"/>
        <w:rPr>
          <w:rFonts w:ascii="宋体"/>
          <w:sz w:val="30"/>
          <w:szCs w:val="30"/>
        </w:rPr>
      </w:pPr>
      <w:r>
        <w:rPr>
          <w:noProof/>
        </w:rPr>
        <w:pict>
          <v:line id="Line 4" o:spid="_x0000_s1028" style="position:absolute;z-index:251655680" from="135.75pt,35.15pt" to="135.75pt,74.15pt" strokeweight="1pt">
            <v:stroke endarrow="block"/>
          </v:line>
        </w:pict>
      </w:r>
      <w:r>
        <w:rPr>
          <w:noProof/>
        </w:rPr>
        <w:pict>
          <v:line id="Line 16" o:spid="_x0000_s1029" style="position:absolute;flip:x;z-index:251660800" from="208.95pt,5.15pt" to="251.45pt,5.15pt" strokeweight="1pt">
            <v:stroke endarrow="block"/>
          </v:line>
        </w:pict>
      </w: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roundrect id="AutoShape 7" o:spid="_x0000_s1030" style="position:absolute;margin-left:1in;margin-top:5.55pt;width:136.05pt;height:62pt;z-index:251657728" arcsize="10923f" strokeweight="1pt">
            <v:textbox>
              <w:txbxContent>
                <w:p w:rsidR="008E4935" w:rsidRPr="00731436" w:rsidRDefault="008E4935" w:rsidP="00B05D3C">
                  <w:pPr>
                    <w:spacing w:after="0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　　　　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审　核</w:t>
                  </w:r>
                </w:p>
                <w:p w:rsidR="008E4935" w:rsidRPr="00731436" w:rsidRDefault="008E4935" w:rsidP="00B05D3C">
                  <w:pPr>
                    <w:spacing w:after="0"/>
                    <w:ind w:firstLine="435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8E4935" w:rsidRPr="00731436" w:rsidRDefault="008E4935" w:rsidP="00D76715">
                  <w:pPr>
                    <w:spacing w:after="0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治安大队负责人</w:t>
                  </w:r>
                </w:p>
              </w:txbxContent>
            </v:textbox>
          </v:roundrect>
        </w:pict>
      </w: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line id="Line 3" o:spid="_x0000_s1031" style="position:absolute;z-index:251654656" from="139.9pt,8.65pt" to="139.9pt,42.65pt" strokeweight="1pt">
            <v:stroke endarrow="block"/>
          </v:line>
        </w:pict>
      </w: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  <w:r>
        <w:rPr>
          <w:noProof/>
        </w:rPr>
        <w:pict>
          <v:roundrect id="AutoShape 11" o:spid="_x0000_s1032" style="position:absolute;margin-left:77.2pt;margin-top:13.2pt;width:136.05pt;height:59.25pt;z-index:251658752" arcsize="10923f" strokeweight="1pt">
            <v:textbox>
              <w:txbxContent>
                <w:p w:rsidR="008E4935" w:rsidRPr="00731436" w:rsidRDefault="008E4935" w:rsidP="00B05D3C">
                  <w:pPr>
                    <w:spacing w:after="0"/>
                    <w:jc w:val="center"/>
                    <w:rPr>
                      <w:rFonts w:ascii="宋体" w:eastAsia="宋体" w:hAnsi="宋体"/>
                      <w:b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发</w:t>
                  </w:r>
                  <w:r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放通行</w:t>
                  </w:r>
                  <w:r w:rsidRPr="00731436">
                    <w:rPr>
                      <w:rFonts w:ascii="宋体" w:eastAsia="宋体" w:hAnsi="宋体" w:hint="eastAsia"/>
                      <w:b/>
                      <w:sz w:val="21"/>
                      <w:szCs w:val="21"/>
                    </w:rPr>
                    <w:t>证</w:t>
                  </w:r>
                </w:p>
                <w:p w:rsidR="008E4935" w:rsidRPr="00731436" w:rsidRDefault="008E4935" w:rsidP="009648F9">
                  <w:pPr>
                    <w:spacing w:after="0"/>
                    <w:ind w:firstLineChars="196" w:firstLine="31680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（</w:t>
                  </w:r>
                  <w:r w:rsidRPr="00731436">
                    <w:rPr>
                      <w:rFonts w:ascii="宋体" w:eastAsia="宋体" w:hAnsi="宋体"/>
                      <w:color w:val="FF0000"/>
                      <w:sz w:val="21"/>
                      <w:szCs w:val="21"/>
                    </w:rPr>
                    <w:t>1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个工作日）</w:t>
                  </w:r>
                </w:p>
                <w:p w:rsidR="008E4935" w:rsidRPr="00731436" w:rsidRDefault="008E4935" w:rsidP="00B05D3C">
                  <w:pPr>
                    <w:spacing w:after="0"/>
                    <w:jc w:val="center"/>
                    <w:rPr>
                      <w:rFonts w:ascii="宋体" w:eastAsia="宋体" w:hAnsi="宋体"/>
                      <w:sz w:val="21"/>
                      <w:szCs w:val="21"/>
                    </w:rPr>
                  </w:pP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负责人：</w:t>
                  </w:r>
                  <w:r>
                    <w:rPr>
                      <w:rFonts w:ascii="宋体" w:eastAsia="宋体" w:hAnsi="宋体" w:hint="eastAsia"/>
                      <w:sz w:val="21"/>
                      <w:szCs w:val="21"/>
                    </w:rPr>
                    <w:t>治安</w:t>
                  </w:r>
                  <w:r w:rsidRPr="00731436">
                    <w:rPr>
                      <w:rFonts w:ascii="宋体" w:eastAsia="宋体" w:hAnsi="宋体" w:hint="eastAsia"/>
                      <w:sz w:val="21"/>
                      <w:szCs w:val="21"/>
                    </w:rPr>
                    <w:t>大队民警</w:t>
                  </w:r>
                </w:p>
              </w:txbxContent>
            </v:textbox>
          </v:roundrect>
        </w:pict>
      </w: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2C5B65">
      <w:pPr>
        <w:spacing w:line="344" w:lineRule="atLeast"/>
        <w:rPr>
          <w:rFonts w:ascii="宋体" w:cs="宋体"/>
          <w:b/>
          <w:color w:val="404040"/>
          <w:sz w:val="30"/>
          <w:szCs w:val="30"/>
        </w:rPr>
      </w:pPr>
    </w:p>
    <w:p w:rsidR="008E4935" w:rsidRDefault="008E4935" w:rsidP="00D31D50">
      <w:pPr>
        <w:spacing w:line="220" w:lineRule="atLeast"/>
      </w:pPr>
    </w:p>
    <w:sectPr w:rsidR="008E493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935" w:rsidRDefault="008E4935" w:rsidP="002C5B65">
      <w:pPr>
        <w:spacing w:after="0"/>
      </w:pPr>
      <w:r>
        <w:separator/>
      </w:r>
    </w:p>
  </w:endnote>
  <w:endnote w:type="continuationSeparator" w:id="1">
    <w:p w:rsidR="008E4935" w:rsidRDefault="008E4935" w:rsidP="002C5B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935" w:rsidRDefault="008E4935" w:rsidP="002C5B65">
      <w:pPr>
        <w:spacing w:after="0"/>
      </w:pPr>
      <w:r>
        <w:separator/>
      </w:r>
    </w:p>
  </w:footnote>
  <w:footnote w:type="continuationSeparator" w:id="1">
    <w:p w:rsidR="008E4935" w:rsidRDefault="008E4935" w:rsidP="002C5B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2C5B65"/>
    <w:rsid w:val="00323B43"/>
    <w:rsid w:val="00325F98"/>
    <w:rsid w:val="00386C2C"/>
    <w:rsid w:val="00393708"/>
    <w:rsid w:val="003B14B5"/>
    <w:rsid w:val="003D37D8"/>
    <w:rsid w:val="00426133"/>
    <w:rsid w:val="004358AB"/>
    <w:rsid w:val="005150D3"/>
    <w:rsid w:val="0060222E"/>
    <w:rsid w:val="006A3527"/>
    <w:rsid w:val="006B646C"/>
    <w:rsid w:val="00722A6F"/>
    <w:rsid w:val="00731436"/>
    <w:rsid w:val="007806EB"/>
    <w:rsid w:val="00877879"/>
    <w:rsid w:val="008B7726"/>
    <w:rsid w:val="008D6574"/>
    <w:rsid w:val="008E4935"/>
    <w:rsid w:val="009648F9"/>
    <w:rsid w:val="0097551D"/>
    <w:rsid w:val="00A540F8"/>
    <w:rsid w:val="00B05D3C"/>
    <w:rsid w:val="00B310DD"/>
    <w:rsid w:val="00B929A9"/>
    <w:rsid w:val="00BD711F"/>
    <w:rsid w:val="00BF7BE3"/>
    <w:rsid w:val="00D12279"/>
    <w:rsid w:val="00D31D50"/>
    <w:rsid w:val="00D43408"/>
    <w:rsid w:val="00D76715"/>
    <w:rsid w:val="00DC285E"/>
    <w:rsid w:val="00E3600C"/>
    <w:rsid w:val="00E5427E"/>
    <w:rsid w:val="00F63B95"/>
    <w:rsid w:val="00FE0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C5B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C5B65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C5B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5B65"/>
    <w:rPr>
      <w:rFonts w:ascii="Tahoma" w:hAnsi="Tahoma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18</Words>
  <Characters>103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14</cp:revision>
  <dcterms:created xsi:type="dcterms:W3CDTF">2008-09-11T17:20:00Z</dcterms:created>
  <dcterms:modified xsi:type="dcterms:W3CDTF">2015-10-15T02:15:00Z</dcterms:modified>
</cp:coreProperties>
</file>